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0358F8E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817A3">
        <w:rPr>
          <w:b/>
          <w:noProof/>
          <w:sz w:val="24"/>
        </w:rPr>
        <w:t>6</w:t>
      </w:r>
      <w:r w:rsidR="001A34EE">
        <w:rPr>
          <w:b/>
          <w:noProof/>
          <w:sz w:val="24"/>
        </w:rPr>
        <w:t>884</w:t>
      </w:r>
    </w:p>
    <w:p w14:paraId="766A0330" w14:textId="10F8FD7E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</w:r>
      <w:r w:rsidR="001A34EE">
        <w:rPr>
          <w:b/>
          <w:noProof/>
          <w:sz w:val="24"/>
        </w:rPr>
        <w:tab/>
        <w:t>(revision of C1-246457)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0A7D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BB9F6" w:rsidR="001E41F3" w:rsidRPr="00410371" w:rsidRDefault="000A7D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2ED4">
                <w:rPr>
                  <w:b/>
                  <w:noProof/>
                  <w:sz w:val="28"/>
                </w:rPr>
                <w:t>6696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CF2D5" w:rsidR="001E41F3" w:rsidRPr="00410371" w:rsidRDefault="0013559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8F6D3" w:rsidR="001E41F3" w:rsidRPr="00410371" w:rsidRDefault="000A7D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F03151">
                <w:rPr>
                  <w:b/>
                  <w:noProof/>
                  <w:sz w:val="28"/>
                </w:rPr>
                <w:t>4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F03151">
                <w:rPr>
                  <w:b/>
                  <w:noProof/>
                  <w:sz w:val="28"/>
                </w:rPr>
                <w:t>20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FB131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A34EE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0A7D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FE612" w:rsidR="001E41F3" w:rsidRDefault="001A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7B53C3">
              <w:rPr>
                <w:noProof/>
              </w:rPr>
              <w:t>,</w:t>
            </w:r>
            <w:r w:rsidR="007B53C3">
              <w:t xml:space="preserve"> </w:t>
            </w:r>
            <w:r w:rsidR="006846E2">
              <w:fldChar w:fldCharType="begin"/>
            </w:r>
            <w:r w:rsidR="006846E2">
              <w:instrText xml:space="preserve"> DOCPROPERTY  RelatedWis  \* MERGEFORMAT </w:instrText>
            </w:r>
            <w:r w:rsidR="006846E2">
              <w:fldChar w:fldCharType="separate"/>
            </w:r>
            <w:r w:rsidR="007B53C3">
              <w:rPr>
                <w:noProof/>
                <w:lang w:eastAsia="zh-CN"/>
              </w:rPr>
              <w:t>IMSProtocol</w:t>
            </w:r>
            <w:r w:rsidR="007B53C3">
              <w:rPr>
                <w:noProof/>
              </w:rPr>
              <w:t>6</w:t>
            </w:r>
            <w:r w:rsidR="006846E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0A7D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C320A" w:rsidR="001E41F3" w:rsidRDefault="0068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3151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F16F5" w14:textId="77777777" w:rsidR="009037AC" w:rsidRDefault="009037AC" w:rsidP="009037AC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37006722" w14:textId="387893CE" w:rsidR="009037AC" w:rsidRDefault="009037AC" w:rsidP="009037A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D25277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25814AAF" w14:textId="04CB205A" w:rsidR="009037AC" w:rsidRPr="00CD5B8B" w:rsidRDefault="009037AC" w:rsidP="009037A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9037AC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21A89701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8:00Z">
        <w:r w:rsidR="005128CB">
          <w:rPr>
            <w:rFonts w:hint="eastAsia"/>
            <w:lang w:eastAsia="zh-CN"/>
          </w:rPr>
          <w:t>IETF</w:t>
        </w:r>
        <w:r w:rsidR="005128CB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C2E2" w14:textId="77777777" w:rsidR="006846E2" w:rsidRDefault="006846E2">
      <w:r>
        <w:separator/>
      </w:r>
    </w:p>
  </w:endnote>
  <w:endnote w:type="continuationSeparator" w:id="0">
    <w:p w14:paraId="2B5D155F" w14:textId="77777777" w:rsidR="006846E2" w:rsidRDefault="0068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A6BD" w14:textId="77777777" w:rsidR="006846E2" w:rsidRDefault="006846E2">
      <w:r>
        <w:separator/>
      </w:r>
    </w:p>
  </w:footnote>
  <w:footnote w:type="continuationSeparator" w:id="0">
    <w:p w14:paraId="4B354F03" w14:textId="77777777" w:rsidR="006846E2" w:rsidRDefault="0068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A7D92"/>
    <w:rsid w:val="000B7FED"/>
    <w:rsid w:val="000C038A"/>
    <w:rsid w:val="000C6598"/>
    <w:rsid w:val="000D44B3"/>
    <w:rsid w:val="000D4B71"/>
    <w:rsid w:val="000D593E"/>
    <w:rsid w:val="0013559B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34EE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975E6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B6843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28CB"/>
    <w:rsid w:val="005141D9"/>
    <w:rsid w:val="0051580D"/>
    <w:rsid w:val="00520CA3"/>
    <w:rsid w:val="00524C0E"/>
    <w:rsid w:val="005408B3"/>
    <w:rsid w:val="00542ED4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846E2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B53C3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37A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5277"/>
    <w:rsid w:val="00D27957"/>
    <w:rsid w:val="00D32D10"/>
    <w:rsid w:val="00D50117"/>
    <w:rsid w:val="00D50255"/>
    <w:rsid w:val="00D5050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17BA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17A3"/>
    <w:rsid w:val="00E86B1B"/>
    <w:rsid w:val="00E94D32"/>
    <w:rsid w:val="00EA1028"/>
    <w:rsid w:val="00EB09B7"/>
    <w:rsid w:val="00EC48A1"/>
    <w:rsid w:val="00EE17D8"/>
    <w:rsid w:val="00EE7D7C"/>
    <w:rsid w:val="00EF0ABC"/>
    <w:rsid w:val="00EF0F3B"/>
    <w:rsid w:val="00EF253B"/>
    <w:rsid w:val="00F03151"/>
    <w:rsid w:val="00F143F9"/>
    <w:rsid w:val="00F1589E"/>
    <w:rsid w:val="00F15ABE"/>
    <w:rsid w:val="00F16A6E"/>
    <w:rsid w:val="00F25D98"/>
    <w:rsid w:val="00F300FB"/>
    <w:rsid w:val="00F31D20"/>
    <w:rsid w:val="00F336FE"/>
    <w:rsid w:val="00F61657"/>
    <w:rsid w:val="00F63BBA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E4EB-C101-4E51-9AC4-F5319365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8</cp:revision>
  <cp:lastPrinted>1900-01-01T00:00:00Z</cp:lastPrinted>
  <dcterms:created xsi:type="dcterms:W3CDTF">2024-11-20T19:13:00Z</dcterms:created>
  <dcterms:modified xsi:type="dcterms:W3CDTF">2024-11-20T19:57:00Z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